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220" w:rsidRPr="00B94453" w:rsidRDefault="00914220" w:rsidP="00914220">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914220" w:rsidRPr="00B94453" w:rsidRDefault="00914220" w:rsidP="00914220">
      <w:pPr>
        <w:ind w:left="142"/>
        <w:rPr>
          <w:rFonts w:ascii="Ubuntu" w:hAnsi="Ubuntu"/>
          <w:b/>
          <w:sz w:val="20"/>
        </w:rPr>
      </w:pPr>
    </w:p>
    <w:p w:rsidR="00914220" w:rsidRPr="00B94453" w:rsidRDefault="00914220" w:rsidP="00914220">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914220" w:rsidRPr="00B94453" w:rsidRDefault="00914220" w:rsidP="00914220">
      <w:pPr>
        <w:contextualSpacing/>
        <w:rPr>
          <w:rFonts w:ascii="Ubuntu" w:hAnsi="Ubuntu"/>
          <w:sz w:val="20"/>
        </w:rPr>
      </w:pPr>
    </w:p>
    <w:p w:rsidR="00914220" w:rsidRPr="00B94453" w:rsidRDefault="00914220" w:rsidP="00914220">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914220" w:rsidRPr="00B94453" w:rsidRDefault="00914220" w:rsidP="00914220">
      <w:pPr>
        <w:contextualSpacing/>
        <w:rPr>
          <w:rFonts w:ascii="Ubuntu" w:hAnsi="Ubuntu"/>
          <w:sz w:val="20"/>
        </w:rPr>
      </w:pPr>
    </w:p>
    <w:p w:rsidR="00914220" w:rsidRPr="00B94453" w:rsidRDefault="00914220" w:rsidP="00914220">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914220" w:rsidRPr="00B94453" w:rsidRDefault="00914220" w:rsidP="00914220">
      <w:pPr>
        <w:rPr>
          <w:rFonts w:ascii="Ubuntu" w:hAnsi="Ubuntu" w:cs="Arial"/>
          <w:sz w:val="20"/>
        </w:rPr>
      </w:pPr>
    </w:p>
    <w:p w:rsidR="00914220" w:rsidRPr="00B94453" w:rsidRDefault="00914220" w:rsidP="00914220">
      <w:pPr>
        <w:rPr>
          <w:rFonts w:ascii="Ubuntu" w:hAnsi="Ubuntu" w:cs="Arial"/>
          <w:sz w:val="20"/>
        </w:rPr>
      </w:pPr>
    </w:p>
    <w:p w:rsidR="00914220" w:rsidRPr="00B94453" w:rsidRDefault="00914220" w:rsidP="00914220">
      <w:pPr>
        <w:rPr>
          <w:rFonts w:ascii="Ubuntu" w:hAnsi="Ubuntu" w:cs="Arial"/>
          <w:sz w:val="20"/>
        </w:rPr>
      </w:pPr>
    </w:p>
    <w:p w:rsidR="00914220" w:rsidRPr="000D00B3" w:rsidRDefault="00914220" w:rsidP="00914220">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p w:rsidR="00481420" w:rsidRPr="00914220" w:rsidRDefault="00481420" w:rsidP="00914220">
      <w:pPr>
        <w:rPr>
          <w:szCs w:val="20"/>
        </w:rPr>
      </w:pPr>
    </w:p>
    <w:sectPr w:rsidR="00481420" w:rsidRPr="00914220" w:rsidSect="00A71A2D">
      <w:headerReference w:type="default" r:id="rId11"/>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420" w:rsidRDefault="00481420" w:rsidP="00481420">
      <w:pPr>
        <w:spacing w:after="0" w:line="240" w:lineRule="auto"/>
      </w:pPr>
      <w:r>
        <w:separator/>
      </w:r>
    </w:p>
  </w:endnote>
  <w:endnote w:type="continuationSeparator" w:id="0">
    <w:p w:rsidR="00481420" w:rsidRDefault="00481420" w:rsidP="004814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EU Albertina">
    <w:altName w:val="EU Albertin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420" w:rsidRDefault="00481420" w:rsidP="00481420">
      <w:pPr>
        <w:spacing w:after="0" w:line="240" w:lineRule="auto"/>
      </w:pPr>
      <w:r>
        <w:separator/>
      </w:r>
    </w:p>
  </w:footnote>
  <w:footnote w:type="continuationSeparator" w:id="0">
    <w:p w:rsidR="00481420" w:rsidRDefault="00481420" w:rsidP="004814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Default="00481420" w:rsidP="001224BB">
    <w:pPr>
      <w:pStyle w:val="Encabezado"/>
      <w:tabs>
        <w:tab w:val="clear" w:pos="4252"/>
        <w:tab w:val="left" w:pos="7081"/>
      </w:tabs>
      <w:rPr>
        <w:rFonts w:ascii="Ubuntu" w:hAnsi="Ubuntu"/>
        <w:b/>
        <w:noProof/>
        <w:sz w:val="20"/>
        <w:szCs w:val="20"/>
      </w:rPr>
    </w:pPr>
    <w:r>
      <w:rPr>
        <w:noProof/>
        <w:lang w:eastAsia="es-ES"/>
      </w:rPr>
      <w:drawing>
        <wp:inline distT="0" distB="0" distL="0" distR="0">
          <wp:extent cx="2506980" cy="901700"/>
          <wp:effectExtent l="1905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052BEB">
      <w:t xml:space="preserve">                                             </w:t>
    </w:r>
    <w:r w:rsidR="008953C2">
      <w:rPr>
        <w:rFonts w:ascii="Ubuntu" w:hAnsi="Ubuntu"/>
        <w:b/>
        <w:sz w:val="20"/>
        <w:szCs w:val="20"/>
      </w:rPr>
      <w:t xml:space="preserve">EXPEDIENTE </w:t>
    </w:r>
    <w:r w:rsidR="008953C2">
      <w:rPr>
        <w:rFonts w:ascii="Ubuntu" w:hAnsi="Ubuntu"/>
        <w:b/>
        <w:noProof/>
        <w:sz w:val="20"/>
        <w:szCs w:val="20"/>
      </w:rPr>
      <w:t>2022-002-049</w:t>
    </w:r>
  </w:p>
  <w:p w:rsidR="00295403" w:rsidRPr="00755178" w:rsidRDefault="00295403" w:rsidP="001224BB">
    <w:pPr>
      <w:pStyle w:val="Encabezado"/>
      <w:tabs>
        <w:tab w:val="clear" w:pos="4252"/>
        <w:tab w:val="left" w:pos="7081"/>
      </w:tabs>
      <w:rPr>
        <w:rFonts w:ascii="Ubuntu" w:hAnsi="Ubuntu"/>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14.7pt" o:bullet="t">
        <v:imagedata r:id="rId1" o:title="Nota"/>
      </v:shape>
    </w:pict>
  </w:numPicBullet>
  <w:numPicBullet w:numPicBulletId="1">
    <w:pict>
      <v:shape id="_x0000_i1027" type="#_x0000_t75" style="width:12.7pt;height:9.15pt" o:bullet="t">
        <v:imagedata r:id="rId2" o:title="carpeta"/>
      </v:shape>
    </w:pict>
  </w:numPicBullet>
  <w:numPicBullet w:numPicBulletId="2">
    <w:pict>
      <v:shape id="_x0000_i1028" type="#_x0000_t75" style="width:12.7pt;height:12.7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3784B55"/>
    <w:multiLevelType w:val="hybridMultilevel"/>
    <w:tmpl w:val="0068DB1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2">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4">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6">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4C4B28A4"/>
    <w:multiLevelType w:val="hybridMultilevel"/>
    <w:tmpl w:val="079AFAF0"/>
    <w:lvl w:ilvl="0" w:tplc="6840F05E">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9">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3">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5"/>
  </w:num>
  <w:num w:numId="2">
    <w:abstractNumId w:val="25"/>
  </w:num>
  <w:num w:numId="3">
    <w:abstractNumId w:val="25"/>
  </w:num>
  <w:num w:numId="4">
    <w:abstractNumId w:val="25"/>
  </w:num>
  <w:num w:numId="5">
    <w:abstractNumId w:val="25"/>
  </w:num>
  <w:num w:numId="6">
    <w:abstractNumId w:val="25"/>
  </w:num>
  <w:num w:numId="7">
    <w:abstractNumId w:val="25"/>
  </w:num>
  <w:num w:numId="8">
    <w:abstractNumId w:val="25"/>
  </w:num>
  <w:num w:numId="9">
    <w:abstractNumId w:val="25"/>
  </w:num>
  <w:num w:numId="10">
    <w:abstractNumId w:val="25"/>
  </w:num>
  <w:num w:numId="11">
    <w:abstractNumId w:val="25"/>
  </w:num>
  <w:num w:numId="12">
    <w:abstractNumId w:val="25"/>
  </w:num>
  <w:num w:numId="13">
    <w:abstractNumId w:val="25"/>
  </w:num>
  <w:num w:numId="14">
    <w:abstractNumId w:val="25"/>
  </w:num>
  <w:num w:numId="15">
    <w:abstractNumId w:val="25"/>
  </w:num>
  <w:num w:numId="16">
    <w:abstractNumId w:val="27"/>
  </w:num>
  <w:num w:numId="17">
    <w:abstractNumId w:val="16"/>
  </w:num>
  <w:num w:numId="18">
    <w:abstractNumId w:val="17"/>
  </w:num>
  <w:num w:numId="19">
    <w:abstractNumId w:val="26"/>
  </w:num>
  <w:num w:numId="20">
    <w:abstractNumId w:val="14"/>
  </w:num>
  <w:num w:numId="21">
    <w:abstractNumId w:val="20"/>
  </w:num>
  <w:num w:numId="22">
    <w:abstractNumId w:val="24"/>
  </w:num>
  <w:num w:numId="23">
    <w:abstractNumId w:val="12"/>
  </w:num>
  <w:num w:numId="24">
    <w:abstractNumId w:val="21"/>
  </w:num>
  <w:num w:numId="25">
    <w:abstractNumId w:val="23"/>
  </w:num>
  <w:num w:numId="26">
    <w:abstractNumId w:val="16"/>
  </w:num>
  <w:num w:numId="27">
    <w:abstractNumId w:val="11"/>
  </w:num>
  <w:num w:numId="28">
    <w:abstractNumId w:val="22"/>
  </w:num>
  <w:num w:numId="29">
    <w:abstractNumId w:val="15"/>
  </w:num>
  <w:num w:numId="30">
    <w:abstractNumId w:val="13"/>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0"/>
  </w:num>
  <w:num w:numId="42">
    <w:abstractNumId w:val="18"/>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481420"/>
    <w:rsid w:val="0001083E"/>
    <w:rsid w:val="00016387"/>
    <w:rsid w:val="0004175C"/>
    <w:rsid w:val="000446CE"/>
    <w:rsid w:val="00052BEB"/>
    <w:rsid w:val="0006043C"/>
    <w:rsid w:val="000914DF"/>
    <w:rsid w:val="000C44C5"/>
    <w:rsid w:val="000F20C4"/>
    <w:rsid w:val="001224BB"/>
    <w:rsid w:val="00124A82"/>
    <w:rsid w:val="00125051"/>
    <w:rsid w:val="00144CF0"/>
    <w:rsid w:val="001C367A"/>
    <w:rsid w:val="00256447"/>
    <w:rsid w:val="00295403"/>
    <w:rsid w:val="002C5A7A"/>
    <w:rsid w:val="00333546"/>
    <w:rsid w:val="00341C08"/>
    <w:rsid w:val="003533DB"/>
    <w:rsid w:val="00354C06"/>
    <w:rsid w:val="003B6BD1"/>
    <w:rsid w:val="003E7100"/>
    <w:rsid w:val="00414831"/>
    <w:rsid w:val="004706BB"/>
    <w:rsid w:val="00481420"/>
    <w:rsid w:val="004978A1"/>
    <w:rsid w:val="004B34EC"/>
    <w:rsid w:val="004C3CF2"/>
    <w:rsid w:val="005B7B4F"/>
    <w:rsid w:val="005C3178"/>
    <w:rsid w:val="005E007D"/>
    <w:rsid w:val="006230CD"/>
    <w:rsid w:val="00626811"/>
    <w:rsid w:val="00651140"/>
    <w:rsid w:val="00663546"/>
    <w:rsid w:val="00673989"/>
    <w:rsid w:val="00755178"/>
    <w:rsid w:val="00781C03"/>
    <w:rsid w:val="0080239E"/>
    <w:rsid w:val="008617AB"/>
    <w:rsid w:val="00866734"/>
    <w:rsid w:val="008918B0"/>
    <w:rsid w:val="008953C2"/>
    <w:rsid w:val="008B1A6D"/>
    <w:rsid w:val="008C2DEE"/>
    <w:rsid w:val="00914220"/>
    <w:rsid w:val="00926A12"/>
    <w:rsid w:val="0095452C"/>
    <w:rsid w:val="009662F9"/>
    <w:rsid w:val="00993A83"/>
    <w:rsid w:val="009A1FA5"/>
    <w:rsid w:val="009B2C31"/>
    <w:rsid w:val="00A20C02"/>
    <w:rsid w:val="00A4172C"/>
    <w:rsid w:val="00A64BDC"/>
    <w:rsid w:val="00B6035D"/>
    <w:rsid w:val="00C01F38"/>
    <w:rsid w:val="00CE5709"/>
    <w:rsid w:val="00D069BF"/>
    <w:rsid w:val="00D274CD"/>
    <w:rsid w:val="00DC3A5B"/>
    <w:rsid w:val="00E039C2"/>
    <w:rsid w:val="00EB1383"/>
    <w:rsid w:val="00EB3273"/>
    <w:rsid w:val="00ED7F84"/>
    <w:rsid w:val="00F80319"/>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142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D069BF"/>
    <w:pPr>
      <w:numPr>
        <w:numId w:val="0"/>
      </w:numPr>
      <w:tabs>
        <w:tab w:val="num" w:pos="432"/>
      </w:tabs>
      <w:ind w:left="432" w:hanging="432"/>
    </w:pPr>
  </w:style>
  <w:style w:type="paragraph" w:customStyle="1" w:styleId="EncabezadoAzul">
    <w:name w:val="Encabezado Azul"/>
    <w:rsid w:val="00D069BF"/>
    <w:pPr>
      <w:jc w:val="right"/>
    </w:pPr>
    <w:rPr>
      <w:rFonts w:ascii="Comic Sans MS" w:hAnsi="Comic Sans MS"/>
      <w:color w:val="000080"/>
    </w:rPr>
  </w:style>
  <w:style w:type="paragraph" w:customStyle="1" w:styleId="EncabezadoGris">
    <w:name w:val="Encabezado Gris"/>
    <w:rsid w:val="00D069BF"/>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481420"/>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D069BF"/>
    <w:pPr>
      <w:jc w:val="center"/>
    </w:pPr>
    <w:rPr>
      <w:rFonts w:ascii="Arial Narrow" w:hAnsi="Arial Narrow"/>
      <w:bCs/>
      <w:iCs/>
      <w:color w:val="000000"/>
    </w:rPr>
  </w:style>
  <w:style w:type="paragraph" w:customStyle="1" w:styleId="Greeting">
    <w:name w:val="Greeting"/>
    <w:rsid w:val="00D069BF"/>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D069BF"/>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D069BF"/>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D069BF"/>
    <w:pPr>
      <w:spacing w:before="120" w:after="100" w:afterAutospacing="1"/>
    </w:pPr>
    <w:rPr>
      <w:rFonts w:ascii="Book Antiqua" w:hAnsi="Book Antiqua"/>
    </w:rPr>
  </w:style>
  <w:style w:type="paragraph" w:customStyle="1" w:styleId="TextoPortadaAzul">
    <w:name w:val="Texto Portada Azul"/>
    <w:next w:val="Normal"/>
    <w:rsid w:val="00D069BF"/>
    <w:pPr>
      <w:jc w:val="center"/>
    </w:pPr>
    <w:rPr>
      <w:rFonts w:ascii="Arial Narrow" w:hAnsi="Arial Narrow"/>
      <w:b/>
      <w:bCs/>
      <w:i/>
      <w:iCs/>
      <w:color w:val="333399"/>
      <w:sz w:val="36"/>
    </w:rPr>
  </w:style>
  <w:style w:type="paragraph" w:customStyle="1" w:styleId="TextoPortadaGris">
    <w:name w:val="Texto Portada Gris"/>
    <w:next w:val="Normal"/>
    <w:rsid w:val="00D069BF"/>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481420"/>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D069BF"/>
    <w:rPr>
      <w:color w:val="0000FF"/>
      <w:u w:val="single"/>
    </w:rPr>
  </w:style>
  <w:style w:type="paragraph" w:styleId="Encabezado">
    <w:name w:val="header"/>
    <w:basedOn w:val="Normal"/>
    <w:link w:val="EncabezadoCar"/>
    <w:rsid w:val="00D069BF"/>
    <w:pPr>
      <w:tabs>
        <w:tab w:val="center" w:pos="4252"/>
        <w:tab w:val="right" w:pos="8504"/>
      </w:tabs>
    </w:pPr>
  </w:style>
  <w:style w:type="paragraph" w:styleId="Piedepgina">
    <w:name w:val="footer"/>
    <w:basedOn w:val="Normal"/>
    <w:rsid w:val="00D069BF"/>
    <w:pPr>
      <w:tabs>
        <w:tab w:val="center" w:pos="4252"/>
        <w:tab w:val="right" w:pos="8504"/>
      </w:tabs>
    </w:pPr>
  </w:style>
  <w:style w:type="paragraph" w:customStyle="1" w:styleId="Default">
    <w:name w:val="Default"/>
    <w:uiPriority w:val="99"/>
    <w:rsid w:val="00481420"/>
    <w:pPr>
      <w:autoSpaceDE w:val="0"/>
      <w:autoSpaceDN w:val="0"/>
      <w:adjustRightInd w:val="0"/>
    </w:pPr>
    <w:rPr>
      <w:rFonts w:ascii="EU Albertina" w:eastAsiaTheme="minorHAnsi" w:hAnsi="EU Albertina" w:cs="EU Albertina"/>
      <w:color w:val="000000"/>
      <w:sz w:val="24"/>
      <w:szCs w:val="24"/>
      <w:lang w:eastAsia="en-US"/>
    </w:rPr>
  </w:style>
  <w:style w:type="character" w:styleId="Refdecomentario">
    <w:name w:val="annotation reference"/>
    <w:basedOn w:val="Fuentedeprrafopredeter"/>
    <w:semiHidden/>
    <w:rsid w:val="00D069BF"/>
    <w:rPr>
      <w:sz w:val="16"/>
      <w:szCs w:val="16"/>
    </w:rPr>
  </w:style>
  <w:style w:type="paragraph" w:styleId="Textocomentario">
    <w:name w:val="annotation text"/>
    <w:basedOn w:val="Normal"/>
    <w:semiHidden/>
    <w:rsid w:val="00D069BF"/>
    <w:rPr>
      <w:sz w:val="20"/>
    </w:rPr>
  </w:style>
  <w:style w:type="paragraph" w:styleId="Asuntodelcomentario">
    <w:name w:val="annotation subject"/>
    <w:basedOn w:val="Textocomentario"/>
    <w:next w:val="Textocomentario"/>
    <w:semiHidden/>
    <w:rsid w:val="00D069BF"/>
    <w:rPr>
      <w:b/>
      <w:bCs/>
    </w:rPr>
  </w:style>
  <w:style w:type="paragraph" w:styleId="Textodeglobo">
    <w:name w:val="Balloon Text"/>
    <w:basedOn w:val="Normal"/>
    <w:semiHidden/>
    <w:rsid w:val="00D069BF"/>
    <w:rPr>
      <w:rFonts w:ascii="Tahoma" w:hAnsi="Tahoma" w:cs="Tahoma"/>
      <w:sz w:val="16"/>
      <w:szCs w:val="16"/>
    </w:rPr>
  </w:style>
  <w:style w:type="character" w:customStyle="1" w:styleId="TextonotapieCar">
    <w:name w:val="Texto nota pie Car"/>
    <w:basedOn w:val="Fuentedeprrafopredeter"/>
    <w:link w:val="Textonotapie"/>
    <w:rsid w:val="00481420"/>
    <w:rPr>
      <w:rFonts w:ascii="Book Antiqua" w:hAnsi="Book Antiqua"/>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PrrafodelistaCar">
    <w:name w:val="Párrafo de lista Car"/>
    <w:aliases w:val="Lista sin Numerar Car"/>
    <w:basedOn w:val="Fuentedeprrafopredeter"/>
    <w:link w:val="Prrafodelista"/>
    <w:uiPriority w:val="1"/>
    <w:locked/>
    <w:rsid w:val="00481420"/>
    <w:rPr>
      <w:rFonts w:asciiTheme="minorHAnsi" w:eastAsiaTheme="minorHAnsi" w:hAnsiTheme="minorHAnsi" w:cs="Ubuntu Light"/>
      <w:color w:val="262626" w:themeColor="text1" w:themeTint="D9"/>
      <w:lang w:val="en-US" w:eastAsia="en-US"/>
    </w:rPr>
  </w:style>
  <w:style w:type="table" w:styleId="Tablaconcuadrcula">
    <w:name w:val="Table Grid"/>
    <w:basedOn w:val="Tablanormal"/>
    <w:rsid w:val="00481420"/>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48142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481420"/>
    <w:rPr>
      <w:rFonts w:asciiTheme="majorHAnsi" w:eastAsiaTheme="majorEastAsia" w:hAnsiTheme="majorHAnsi" w:cstheme="majorBidi"/>
      <w:b/>
      <w:bCs/>
      <w:color w:val="365F91" w:themeColor="accent1" w:themeShade="BF"/>
      <w:szCs w:val="28"/>
      <w:lang w:eastAsia="en-US"/>
    </w:rPr>
  </w:style>
  <w:style w:type="paragraph" w:customStyle="1" w:styleId="Pa11">
    <w:name w:val="Pa11"/>
    <w:basedOn w:val="Normal"/>
    <w:uiPriority w:val="99"/>
    <w:rsid w:val="00481420"/>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481420"/>
    <w:pPr>
      <w:autoSpaceDE w:val="0"/>
      <w:autoSpaceDN w:val="0"/>
      <w:spacing w:after="0" w:line="201" w:lineRule="atLeast"/>
    </w:pPr>
    <w:rPr>
      <w:rFonts w:ascii="Arial" w:eastAsia="Times New Roman" w:hAnsi="Arial" w:cs="Arial"/>
      <w:sz w:val="24"/>
      <w:szCs w:val="24"/>
      <w:lang w:eastAsia="es-ES"/>
    </w:rPr>
  </w:style>
  <w:style w:type="paragraph" w:styleId="Sinespaciado">
    <w:name w:val="No Spacing"/>
    <w:uiPriority w:val="1"/>
    <w:qFormat/>
    <w:rsid w:val="00481420"/>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186098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D55WCX7TAH37-151-5418</_dlc_DocId>
    <_dlc_DocIdUrl xmlns="92d84fca-0ec9-4bd1-bf0f-9cd618bc4a3d">
      <Url>http://proyectosmm.mutuamontanesa.local/comprasmm/_layouts/DocIdRedir.aspx?ID=D55WCX7TAH37-151-5418</Url>
      <Description>D55WCX7TAH37-151-5418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7C6635-F266-4FBE-B554-A1F8A6AD36D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62E1044B-4BEF-47CB-B77A-3A00A5B4E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4D051-4578-445A-BCA4-37664A996B0F}">
  <ds:schemaRefs>
    <ds:schemaRef ds:uri="http://schemas.microsoft.com/sharepoint/events"/>
  </ds:schemaRefs>
</ds:datastoreItem>
</file>

<file path=customXml/itemProps4.xml><?xml version="1.0" encoding="utf-8"?>
<ds:datastoreItem xmlns:ds="http://schemas.openxmlformats.org/officeDocument/2006/customXml" ds:itemID="{C24A48C9-A7BD-4A63-B693-70934517D4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1</TotalTime>
  <Pages>1</Pages>
  <Words>160</Words>
  <Characters>905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2007-05-25T13:16:00Z</cp:lastPrinted>
  <dcterms:created xsi:type="dcterms:W3CDTF">2022-03-21T07:51:00Z</dcterms:created>
  <dcterms:modified xsi:type="dcterms:W3CDTF">2022-04-19T14:33:00Z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cd50bf17-ad66-47f4-bfbf-e2a1467fb043</vt:lpwstr>
  </property>
  <property fmtid="{D5CDD505-2E9C-101B-9397-08002B2CF9AE}" pid="3" name="ContentTypeId">
    <vt:lpwstr>0x0101004AF95BCE5B083F41879D8CB7F71A3462</vt:lpwstr>
  </property>
</Properties>
</file>